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8AE" w:rsidRPr="00C50D0E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C50D0E">
        <w:rPr>
          <w:b w:val="0"/>
          <w:sz w:val="28"/>
          <w:szCs w:val="28"/>
        </w:rPr>
        <w:t>Муниципальное бюджетное общеобразовательное учреждение «Первомайская средняя общеобразовательная школа»</w:t>
      </w:r>
    </w:p>
    <w:p w:rsidR="009948AE" w:rsidRPr="00C50D0E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C50D0E">
        <w:rPr>
          <w:b w:val="0"/>
          <w:sz w:val="28"/>
          <w:szCs w:val="28"/>
        </w:rPr>
        <w:t>Первомайского района Тамбовской области</w:t>
      </w:r>
    </w:p>
    <w:p w:rsidR="009948AE" w:rsidRPr="00C50D0E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C50D0E">
        <w:rPr>
          <w:b w:val="0"/>
          <w:sz w:val="28"/>
          <w:szCs w:val="28"/>
        </w:rPr>
        <w:t>(учебный корпус №2)</w:t>
      </w:r>
    </w:p>
    <w:p w:rsidR="009948AE" w:rsidRPr="00C50D0E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b w:val="0"/>
          <w:sz w:val="28"/>
          <w:szCs w:val="24"/>
        </w:rPr>
      </w:pPr>
    </w:p>
    <w:p w:rsidR="009948AE" w:rsidRPr="00C50D0E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b w:val="0"/>
          <w:sz w:val="28"/>
          <w:szCs w:val="24"/>
        </w:rPr>
      </w:pPr>
    </w:p>
    <w:p w:rsidR="009948AE" w:rsidRPr="004841F0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4"/>
        </w:rPr>
      </w:pPr>
    </w:p>
    <w:p w:rsidR="009948AE" w:rsidRPr="004841F0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4"/>
        </w:rPr>
      </w:pPr>
    </w:p>
    <w:p w:rsidR="009948AE" w:rsidRPr="004841F0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4"/>
        </w:rPr>
      </w:pPr>
    </w:p>
    <w:p w:rsidR="009948AE" w:rsidRPr="004841F0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4"/>
        </w:rPr>
      </w:pPr>
    </w:p>
    <w:p w:rsidR="009948AE" w:rsidRPr="004841F0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4"/>
        </w:rPr>
      </w:pPr>
    </w:p>
    <w:p w:rsidR="009948AE" w:rsidRPr="004841F0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4"/>
        </w:rPr>
      </w:pPr>
    </w:p>
    <w:p w:rsidR="009948AE" w:rsidRPr="004841F0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4"/>
        </w:rPr>
      </w:pPr>
    </w:p>
    <w:p w:rsidR="009948AE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4"/>
        </w:rPr>
      </w:pPr>
    </w:p>
    <w:p w:rsidR="009948AE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4"/>
        </w:rPr>
      </w:pPr>
    </w:p>
    <w:p w:rsidR="009948AE" w:rsidRPr="004841F0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4"/>
        </w:rPr>
      </w:pPr>
      <w:r w:rsidRPr="004841F0">
        <w:rPr>
          <w:sz w:val="28"/>
          <w:szCs w:val="24"/>
        </w:rPr>
        <w:t>Конспект внеурочного занятия</w:t>
      </w:r>
    </w:p>
    <w:p w:rsidR="009948AE" w:rsidRPr="004841F0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4"/>
        </w:rPr>
      </w:pPr>
      <w:r w:rsidRPr="004841F0">
        <w:rPr>
          <w:sz w:val="28"/>
          <w:szCs w:val="24"/>
        </w:rPr>
        <w:t>на тему:</w:t>
      </w:r>
    </w:p>
    <w:p w:rsidR="009948AE" w:rsidRPr="004841F0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4"/>
        </w:rPr>
      </w:pPr>
      <w:r w:rsidRPr="004841F0">
        <w:rPr>
          <w:sz w:val="28"/>
          <w:szCs w:val="24"/>
        </w:rPr>
        <w:t>"Нет больше той любви, если кто положит душу свою за друзей твоих"</w:t>
      </w:r>
    </w:p>
    <w:p w:rsidR="009948AE" w:rsidRPr="004841F0" w:rsidRDefault="009948AE" w:rsidP="00C50D0E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:rsidR="009948AE" w:rsidRPr="004841F0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</w:rPr>
      </w:pPr>
      <w:r w:rsidRPr="004841F0">
        <w:rPr>
          <w:rStyle w:val="Strong"/>
        </w:rPr>
        <w:t>(по курсу «Уроки милосердия»)</w:t>
      </w:r>
    </w:p>
    <w:p w:rsidR="009948AE" w:rsidRPr="004841F0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</w:rPr>
      </w:pPr>
    </w:p>
    <w:p w:rsidR="009948AE" w:rsidRPr="004841F0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</w:rPr>
      </w:pPr>
    </w:p>
    <w:p w:rsidR="009948AE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right"/>
        <w:rPr>
          <w:rStyle w:val="Strong"/>
        </w:rPr>
      </w:pPr>
    </w:p>
    <w:p w:rsidR="009948AE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right"/>
        <w:rPr>
          <w:rStyle w:val="Strong"/>
        </w:rPr>
      </w:pPr>
    </w:p>
    <w:p w:rsidR="009948AE" w:rsidRPr="00C50D0E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right"/>
        <w:rPr>
          <w:rStyle w:val="Strong"/>
          <w:b w:val="0"/>
        </w:rPr>
      </w:pPr>
      <w:r w:rsidRPr="00C50D0E">
        <w:rPr>
          <w:rStyle w:val="Strong"/>
          <w:b w:val="0"/>
        </w:rPr>
        <w:t>Составитель:</w:t>
      </w:r>
    </w:p>
    <w:p w:rsidR="009948AE" w:rsidRPr="00C50D0E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right"/>
        <w:rPr>
          <w:rStyle w:val="Strong"/>
          <w:b w:val="0"/>
        </w:rPr>
      </w:pPr>
      <w:r w:rsidRPr="00C50D0E">
        <w:rPr>
          <w:rStyle w:val="Strong"/>
          <w:b w:val="0"/>
        </w:rPr>
        <w:t>учитель начальных классов</w:t>
      </w:r>
    </w:p>
    <w:p w:rsidR="009948AE" w:rsidRPr="00C50D0E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right"/>
        <w:rPr>
          <w:rStyle w:val="Strong"/>
          <w:b w:val="0"/>
        </w:rPr>
      </w:pPr>
      <w:r w:rsidRPr="00C50D0E">
        <w:rPr>
          <w:rStyle w:val="Strong"/>
          <w:b w:val="0"/>
        </w:rPr>
        <w:t>Кинжалова Светлана Викторовна</w:t>
      </w:r>
    </w:p>
    <w:p w:rsidR="009948AE" w:rsidRPr="00C50D0E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  <w:b w:val="0"/>
        </w:rPr>
      </w:pPr>
    </w:p>
    <w:p w:rsidR="009948AE" w:rsidRPr="00C50D0E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  <w:b w:val="0"/>
        </w:rPr>
      </w:pPr>
    </w:p>
    <w:p w:rsidR="009948AE" w:rsidRPr="004841F0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</w:rPr>
      </w:pPr>
    </w:p>
    <w:p w:rsidR="009948AE" w:rsidRPr="004841F0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</w:rPr>
      </w:pPr>
    </w:p>
    <w:p w:rsidR="009948AE" w:rsidRPr="004841F0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</w:rPr>
      </w:pPr>
    </w:p>
    <w:p w:rsidR="009948AE" w:rsidRPr="004841F0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</w:rPr>
      </w:pPr>
    </w:p>
    <w:p w:rsidR="009948AE" w:rsidRPr="004841F0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</w:rPr>
      </w:pPr>
    </w:p>
    <w:p w:rsidR="009948AE" w:rsidRPr="004841F0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</w:rPr>
      </w:pPr>
    </w:p>
    <w:p w:rsidR="009948AE" w:rsidRPr="004841F0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</w:rPr>
      </w:pPr>
    </w:p>
    <w:p w:rsidR="009948AE" w:rsidRPr="004841F0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</w:rPr>
      </w:pPr>
    </w:p>
    <w:p w:rsidR="009948AE" w:rsidRPr="004841F0" w:rsidRDefault="009948AE" w:rsidP="00C50D0E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</w:rPr>
      </w:pPr>
    </w:p>
    <w:p w:rsidR="009948AE" w:rsidRPr="00C50D0E" w:rsidRDefault="009948AE" w:rsidP="00C50D0E">
      <w:pPr>
        <w:jc w:val="center"/>
        <w:rPr>
          <w:b/>
        </w:rPr>
      </w:pPr>
      <w:r w:rsidRPr="00C50D0E">
        <w:rPr>
          <w:rStyle w:val="Strong"/>
          <w:rFonts w:ascii="Times New Roman" w:hAnsi="Times New Roman"/>
          <w:b w:val="0"/>
          <w:sz w:val="24"/>
          <w:szCs w:val="24"/>
          <w:lang w:eastAsia="ru-RU"/>
        </w:rPr>
        <w:t>п.Первомайский 20</w:t>
      </w:r>
      <w:r>
        <w:rPr>
          <w:rStyle w:val="Strong"/>
          <w:rFonts w:ascii="Times New Roman" w:hAnsi="Times New Roman"/>
          <w:b w:val="0"/>
          <w:sz w:val="24"/>
          <w:szCs w:val="24"/>
          <w:lang w:eastAsia="ru-RU"/>
        </w:rPr>
        <w:t>20</w:t>
      </w:r>
    </w:p>
    <w:sectPr w:rsidR="009948AE" w:rsidRPr="00C50D0E" w:rsidSect="00FB1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D0E"/>
    <w:rsid w:val="004841F0"/>
    <w:rsid w:val="00625AD1"/>
    <w:rsid w:val="009948AE"/>
    <w:rsid w:val="00C50D0E"/>
    <w:rsid w:val="00D9031F"/>
    <w:rsid w:val="00FB10AB"/>
    <w:rsid w:val="00FC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0A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C50D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0D0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rsid w:val="00C50D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50D0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61</Words>
  <Characters>354</Characters>
  <Application>Microsoft Office Outlook</Application>
  <DocSecurity>0</DocSecurity>
  <Lines>0</Lines>
  <Paragraphs>0</Paragraphs>
  <ScaleCrop>false</ScaleCrop>
  <Company>Наша 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Пользователь Windows</cp:lastModifiedBy>
  <cp:revision>3</cp:revision>
  <cp:lastPrinted>2016-03-30T08:32:00Z</cp:lastPrinted>
  <dcterms:created xsi:type="dcterms:W3CDTF">2016-03-30T08:28:00Z</dcterms:created>
  <dcterms:modified xsi:type="dcterms:W3CDTF">2020-08-25T11:45:00Z</dcterms:modified>
</cp:coreProperties>
</file>